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4132E" w14:textId="31978F85" w:rsidR="00BA00AB" w:rsidRDefault="001458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BARBER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fl.1480-1)</w:t>
      </w:r>
    </w:p>
    <w:p w14:paraId="59465ED0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BB044F3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213FE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5B889" w14:textId="1F0ABF59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1480-1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611541A0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07837982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p.1)</w:t>
      </w:r>
    </w:p>
    <w:p w14:paraId="59D936A8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2C157" w14:textId="77777777" w:rsidR="00145877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01F8A" w14:textId="77777777" w:rsidR="00145877" w:rsidRPr="008076F4" w:rsidRDefault="00145877" w:rsidP="001458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1E69BB62" w14:textId="638F25C1" w:rsidR="00145877" w:rsidRPr="00145877" w:rsidRDefault="001458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45877" w:rsidRPr="001458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8FB8B" w14:textId="77777777" w:rsidR="00145877" w:rsidRDefault="00145877" w:rsidP="009139A6">
      <w:r>
        <w:separator/>
      </w:r>
    </w:p>
  </w:endnote>
  <w:endnote w:type="continuationSeparator" w:id="0">
    <w:p w14:paraId="76E6FCD2" w14:textId="77777777" w:rsidR="00145877" w:rsidRDefault="001458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9F1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994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C9D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0A447" w14:textId="77777777" w:rsidR="00145877" w:rsidRDefault="00145877" w:rsidP="009139A6">
      <w:r>
        <w:separator/>
      </w:r>
    </w:p>
  </w:footnote>
  <w:footnote w:type="continuationSeparator" w:id="0">
    <w:p w14:paraId="10459971" w14:textId="77777777" w:rsidR="00145877" w:rsidRDefault="001458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DDD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A62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722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77"/>
    <w:rsid w:val="000666E0"/>
    <w:rsid w:val="00145877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170D2"/>
  <w15:chartTrackingRefBased/>
  <w15:docId w15:val="{AE153929-B5E5-4FF1-A4A1-0C2FE7E51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2021-03-17T19:48:00Z</dcterms:created>
  <dcterms:modified xsi:type="dcterms:W3CDTF">2021-03-17T19:54:00Z</dcterms:modified>
</cp:coreProperties>
</file>